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41A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07143/027-2А (07143/027)-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41A95" w:rsidRPr="00641A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41A95" w:rsidRPr="00641A95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41A95" w:rsidRPr="00641A95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41A95" w:rsidRPr="00641A95">
          <w:rPr>
            <w:u w:val="single"/>
          </w:rPr>
          <w:t xml:space="preserve"> 07143/027-2А </w:t>
        </w:r>
        <w:r w:rsidR="00641A95">
          <w:t xml:space="preserve">(07143/027)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41A95" w:rsidRPr="00641A95">
          <w:rPr>
            <w:rStyle w:val="aa"/>
          </w:rPr>
          <w:t xml:space="preserve"> Медицинская </w:t>
        </w:r>
        <w:r w:rsidR="00641A95" w:rsidRPr="00641A95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41A95" w:rsidRPr="00641A95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41A95" w:rsidRPr="00641A9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16696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6696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166966" w:rsidP="005859B9">
      <w:fldSimple w:instr=" DOCVARIABLE operac \* MERGEFORMAT ">
        <w:r w:rsidR="00641A95" w:rsidRPr="00641A95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706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70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70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706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A706A" w:rsidRPr="00CA706A">
          <w:rPr>
            <w:bCs/>
          </w:rPr>
          <w:t>-</w:t>
        </w:r>
        <w:r w:rsidR="00CA706A" w:rsidRPr="00CA706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A706A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41A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07143/027-2А (07143/027)-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16696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166966" w:rsidRPr="00310C71">
            <w:rPr>
              <w:rStyle w:val="ad"/>
              <w:sz w:val="20"/>
              <w:szCs w:val="20"/>
            </w:rPr>
            <w:fldChar w:fldCharType="separate"/>
          </w:r>
          <w:r w:rsidR="00641A95">
            <w:rPr>
              <w:rStyle w:val="ad"/>
              <w:noProof/>
              <w:sz w:val="20"/>
              <w:szCs w:val="20"/>
            </w:rPr>
            <w:t>1</w:t>
          </w:r>
          <w:r w:rsidR="0016696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41A95" w:rsidRPr="00641A9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170C5B31E7FF48B0ABD84674C1845881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2А (07143/027)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8C9B5570B3A447884C34E06119082E0"/>
    <w:docVar w:name="rm_id" w:val="214"/>
    <w:docVar w:name="rm_name" w:val=" Медицинская сестра палатная "/>
    <w:docVar w:name="rm_number" w:val=" 07143/027-2А (07143/027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66966"/>
    <w:rsid w:val="00172F33"/>
    <w:rsid w:val="001832D2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41A95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D63DD"/>
    <w:rsid w:val="007D78FF"/>
    <w:rsid w:val="007E12AC"/>
    <w:rsid w:val="007F2C47"/>
    <w:rsid w:val="007F5B1D"/>
    <w:rsid w:val="00833B76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60AAE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71F2B"/>
    <w:rsid w:val="00B9246D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A706A"/>
    <w:rsid w:val="00CE3307"/>
    <w:rsid w:val="00D355DB"/>
    <w:rsid w:val="00D57F96"/>
    <w:rsid w:val="00D705B5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E6350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2016-10-17T11:57:00Z</dcterms:created>
  <dcterms:modified xsi:type="dcterms:W3CDTF">2016-10-18T09:20:00Z</dcterms:modified>
</cp:coreProperties>
</file>